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F631A" w14:textId="6FF1DA10" w:rsidR="003A4FBB" w:rsidRPr="00572BF7" w:rsidRDefault="003A4FBB" w:rsidP="003A4FBB">
      <w:pPr>
        <w:pStyle w:val="aa"/>
        <w:rPr>
          <w:rFonts w:eastAsia="宋体"/>
          <w:lang w:eastAsia="zh-CN"/>
        </w:rPr>
      </w:pPr>
      <w:bookmarkStart w:id="0" w:name="historyclause"/>
      <w:r w:rsidRPr="0004538C">
        <w:t xml:space="preserve">3GPP TSG-RAN WG4 Meeting </w:t>
      </w:r>
      <w:r w:rsidRPr="004E68D9">
        <w:rPr>
          <w:szCs w:val="22"/>
        </w:rPr>
        <w:t>#</w:t>
      </w:r>
      <w:r>
        <w:rPr>
          <w:rFonts w:cs="Arial"/>
          <w:szCs w:val="22"/>
        </w:rPr>
        <w:t xml:space="preserve">110bis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                             </w:t>
      </w:r>
      <w:r w:rsidR="00B8220A" w:rsidRPr="00B8220A">
        <w:rPr>
          <w:rFonts w:eastAsia="宋体"/>
          <w:lang w:eastAsia="zh-CN"/>
        </w:rPr>
        <w:t>R4-2405460</w:t>
      </w:r>
      <w:bookmarkStart w:id="1" w:name="_GoBack"/>
      <w:bookmarkEnd w:id="1"/>
    </w:p>
    <w:p w14:paraId="4DE99BAF" w14:textId="77777777" w:rsidR="003A4FBB" w:rsidRDefault="003A4FBB" w:rsidP="003A4FBB">
      <w:pPr>
        <w:pStyle w:val="aa"/>
        <w:rPr>
          <w:rFonts w:eastAsia="宋体"/>
          <w:lang w:eastAsia="zh-CN"/>
        </w:rPr>
      </w:pPr>
      <w:r>
        <w:rPr>
          <w:rFonts w:eastAsia="宋体"/>
          <w:lang w:eastAsia="zh-CN"/>
        </w:rPr>
        <w:t>Changsha, China, April 15 – 19, 2024</w:t>
      </w:r>
    </w:p>
    <w:p w14:paraId="50DC9730" w14:textId="16066E1B" w:rsidR="00D309CC" w:rsidRPr="00FD166F" w:rsidRDefault="00D309CC" w:rsidP="00D46431">
      <w:pPr>
        <w:pStyle w:val="CH"/>
        <w:tabs>
          <w:tab w:val="clear" w:pos="7920"/>
        </w:tabs>
        <w:rPr>
          <w:b w:val="0"/>
        </w:rPr>
      </w:pP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8C58C4F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3A4FBB">
        <w:t>6.10.1</w:t>
      </w:r>
    </w:p>
    <w:p w14:paraId="4DBE005A" w14:textId="5F091C05" w:rsidR="00D309CC" w:rsidRPr="00DA2A47" w:rsidRDefault="003A4FBB" w:rsidP="00D309CC">
      <w:pPr>
        <w:pStyle w:val="CH"/>
        <w:rPr>
          <w:b w:val="0"/>
        </w:rPr>
      </w:pPr>
      <w:r>
        <w:t>Source:</w:t>
      </w:r>
      <w:r>
        <w:tab/>
      </w:r>
      <w:r w:rsidR="009C055A">
        <w:t>Huawei, HiSilicon</w:t>
      </w:r>
    </w:p>
    <w:p w14:paraId="0D2061A1" w14:textId="28746B02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164263" w:rsidRPr="00164263">
        <w:t>On FR</w:t>
      </w:r>
      <w:r w:rsidR="001D7ECA">
        <w:t>2</w:t>
      </w:r>
      <w:r w:rsidR="00164263" w:rsidRPr="00164263">
        <w:t xml:space="preserve"> MIMO OTA Lab Alignment PADs measurement results</w:t>
      </w:r>
    </w:p>
    <w:p w14:paraId="2E4E044D" w14:textId="4673130E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87F999" w:rsidR="008E7986" w:rsidRPr="004D3578" w:rsidRDefault="008E7986" w:rsidP="008E7986">
      <w:pPr>
        <w:pStyle w:val="1"/>
      </w:pPr>
      <w:r>
        <w:t>1</w:t>
      </w:r>
      <w:r>
        <w:tab/>
      </w:r>
      <w:r w:rsidR="00DC555F">
        <w:t>Discussion</w:t>
      </w:r>
      <w:r>
        <w:t xml:space="preserve"> </w:t>
      </w:r>
    </w:p>
    <w:p w14:paraId="06E92CC7" w14:textId="77777777" w:rsidR="008E7986" w:rsidRDefault="008E7986" w:rsidP="008E7986"/>
    <w:p w14:paraId="6E8A28B9" w14:textId="2B7ED33A" w:rsidR="005E69AE" w:rsidRDefault="00D92D71" w:rsidP="004511F5">
      <w:pPr>
        <w:spacing w:after="0"/>
        <w:jc w:val="both"/>
      </w:pPr>
      <w:r>
        <w:t>This contribution contains the</w:t>
      </w:r>
      <w:r w:rsidRPr="00D92D71">
        <w:t xml:space="preserve"> test data </w:t>
      </w:r>
      <w:r>
        <w:t xml:space="preserve">from </w:t>
      </w:r>
      <w:r w:rsidRPr="00D92D71">
        <w:t xml:space="preserve">Huawei’s </w:t>
      </w:r>
      <w:r>
        <w:t>lab</w:t>
      </w:r>
      <w:r w:rsidRPr="00D92D71">
        <w:t xml:space="preserve">, as indicated in the attachment. We are currently experiencing a connectivity issue with two </w:t>
      </w:r>
      <w:r w:rsidR="00460505">
        <w:t>PAD</w:t>
      </w:r>
      <w:r w:rsidRPr="00D92D71">
        <w:t>s. While under investigation, we are preliminarily submitting two datase</w:t>
      </w:r>
      <w:r w:rsidR="004511F5">
        <w:t>ts in consideration of the timeline [1]</w:t>
      </w:r>
    </w:p>
    <w:p w14:paraId="3B7F5EB2" w14:textId="77777777" w:rsidR="00D92D71" w:rsidRDefault="00D92D71" w:rsidP="0062595A">
      <w:pPr>
        <w:spacing w:after="0"/>
      </w:pPr>
    </w:p>
    <w:p w14:paraId="5D2DDC34" w14:textId="31FEE82D" w:rsidR="005E69AE" w:rsidRDefault="00DC555F" w:rsidP="005E69AE">
      <w:pPr>
        <w:pStyle w:val="1"/>
      </w:pPr>
      <w:r>
        <w:t>2</w:t>
      </w:r>
      <w:r w:rsidR="005E69AE">
        <w:tab/>
        <w:t>Reference</w:t>
      </w:r>
    </w:p>
    <w:p w14:paraId="4D133CD8" w14:textId="13667DAD" w:rsidR="00276EE4" w:rsidRPr="003A0483" w:rsidRDefault="00D92D71" w:rsidP="00276EE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R4-2402876, </w:t>
      </w:r>
      <w:r w:rsidRPr="00D92D71">
        <w:rPr>
          <w:lang w:eastAsia="zh-CN"/>
        </w:rPr>
        <w:t>Way forward on [110][332] NR_MIMO_OTA_enh</w:t>
      </w:r>
      <w:r>
        <w:rPr>
          <w:lang w:eastAsia="zh-CN"/>
        </w:rPr>
        <w:t xml:space="preserve">, </w:t>
      </w:r>
      <w:r w:rsidRPr="00D92D71">
        <w:rPr>
          <w:lang w:eastAsia="zh-CN"/>
        </w:rPr>
        <w:t>3GPP TSG-RAN WG4 Meeting # 110</w:t>
      </w:r>
      <w:r>
        <w:rPr>
          <w:lang w:eastAsia="zh-CN"/>
        </w:rPr>
        <w:t xml:space="preserve">, </w:t>
      </w:r>
      <w:r w:rsidRPr="00D92D71">
        <w:rPr>
          <w:lang w:eastAsia="zh-CN"/>
        </w:rPr>
        <w:t>Mar, 2024</w:t>
      </w:r>
      <w:bookmarkEnd w:id="0"/>
    </w:p>
    <w:sectPr w:rsidR="00276EE4" w:rsidRPr="003A0483" w:rsidSect="006D41A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6F5E8" w14:textId="77777777" w:rsidR="006353EB" w:rsidRDefault="006353EB">
      <w:r>
        <w:separator/>
      </w:r>
    </w:p>
  </w:endnote>
  <w:endnote w:type="continuationSeparator" w:id="0">
    <w:p w14:paraId="1C3F5F5A" w14:textId="77777777" w:rsidR="006353EB" w:rsidRDefault="0063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E72324" w:rsidRDefault="00E72324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DC76F" w14:textId="77777777" w:rsidR="006353EB" w:rsidRDefault="006353EB">
      <w:r>
        <w:separator/>
      </w:r>
    </w:p>
  </w:footnote>
  <w:footnote w:type="continuationSeparator" w:id="0">
    <w:p w14:paraId="7DBD0CA8" w14:textId="77777777" w:rsidR="006353EB" w:rsidRDefault="00635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320D"/>
    <w:rsid w:val="000D58AB"/>
    <w:rsid w:val="000E077A"/>
    <w:rsid w:val="00104BC6"/>
    <w:rsid w:val="00114E2C"/>
    <w:rsid w:val="00116B75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5462D"/>
    <w:rsid w:val="003765B8"/>
    <w:rsid w:val="003A0483"/>
    <w:rsid w:val="003A4FBB"/>
    <w:rsid w:val="003B2D70"/>
    <w:rsid w:val="003C3971"/>
    <w:rsid w:val="003E6AC9"/>
    <w:rsid w:val="003E7753"/>
    <w:rsid w:val="003F01AC"/>
    <w:rsid w:val="00404993"/>
    <w:rsid w:val="004077DE"/>
    <w:rsid w:val="00416A38"/>
    <w:rsid w:val="00423334"/>
    <w:rsid w:val="004345EC"/>
    <w:rsid w:val="004511F5"/>
    <w:rsid w:val="00460505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3EB"/>
    <w:rsid w:val="0063543D"/>
    <w:rsid w:val="00642EDF"/>
    <w:rsid w:val="00647114"/>
    <w:rsid w:val="00674672"/>
    <w:rsid w:val="00690891"/>
    <w:rsid w:val="006A323F"/>
    <w:rsid w:val="006B30D0"/>
    <w:rsid w:val="006B5311"/>
    <w:rsid w:val="006C3D95"/>
    <w:rsid w:val="006D41A9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A31FF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6453"/>
    <w:rsid w:val="00985FB0"/>
    <w:rsid w:val="009869F8"/>
    <w:rsid w:val="009A5015"/>
    <w:rsid w:val="009A5465"/>
    <w:rsid w:val="009C055A"/>
    <w:rsid w:val="009E26B8"/>
    <w:rsid w:val="009F37B7"/>
    <w:rsid w:val="009F5E43"/>
    <w:rsid w:val="00A10F02"/>
    <w:rsid w:val="00A164B4"/>
    <w:rsid w:val="00A26956"/>
    <w:rsid w:val="00A53724"/>
    <w:rsid w:val="00A73129"/>
    <w:rsid w:val="00A76DDD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25DEC"/>
    <w:rsid w:val="00B62589"/>
    <w:rsid w:val="00B64FFF"/>
    <w:rsid w:val="00B8220A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07421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F20E3"/>
    <w:rsid w:val="00D05840"/>
    <w:rsid w:val="00D12B39"/>
    <w:rsid w:val="00D24CBB"/>
    <w:rsid w:val="00D309CC"/>
    <w:rsid w:val="00D3261F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92D71"/>
    <w:rsid w:val="00DA2253"/>
    <w:rsid w:val="00DA2A47"/>
    <w:rsid w:val="00DA5409"/>
    <w:rsid w:val="00DA7A03"/>
    <w:rsid w:val="00DB1818"/>
    <w:rsid w:val="00DC309B"/>
    <w:rsid w:val="00DC4DA2"/>
    <w:rsid w:val="00DC555F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3AC0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9">
    <w:name w:val="List Paragraph"/>
    <w:basedOn w:val="a"/>
    <w:link w:val="Char0"/>
    <w:uiPriority w:val="34"/>
    <w:qFormat/>
    <w:rsid w:val="000A4F13"/>
    <w:pPr>
      <w:ind w:left="720"/>
      <w:contextualSpacing/>
    </w:pPr>
  </w:style>
  <w:style w:type="character" w:customStyle="1" w:styleId="Char0">
    <w:name w:val="列出段落 Char"/>
    <w:link w:val="a9"/>
    <w:uiPriority w:val="34"/>
    <w:qFormat/>
    <w:locked/>
    <w:rsid w:val="00DC555F"/>
    <w:rPr>
      <w:lang w:eastAsia="en-US"/>
    </w:rPr>
  </w:style>
  <w:style w:type="paragraph" w:customStyle="1" w:styleId="aa">
    <w:name w:val="样式 页眉"/>
    <w:basedOn w:val="a3"/>
    <w:link w:val="Char1"/>
    <w:qFormat/>
    <w:rsid w:val="003A4FBB"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a"/>
    <w:qFormat/>
    <w:rsid w:val="003A4FBB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27ACF-A5A8-4C7D-9ED9-CB439272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Huawei</cp:lastModifiedBy>
  <cp:revision>10</cp:revision>
  <cp:lastPrinted>2019-02-25T14:05:00Z</cp:lastPrinted>
  <dcterms:created xsi:type="dcterms:W3CDTF">2024-02-16T03:25:00Z</dcterms:created>
  <dcterms:modified xsi:type="dcterms:W3CDTF">2024-04-08T13:16:00Z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(3)nskqgxPt1SaIuLlpM1gunD9i3W1RnOtAdpcQaqrVOv+JjWhuGx0sjmBAxpzoQ0INUXfg+3Ux
ZN25AGlVOMQWOVKGkRBtb3p1Z1IMy/4ErGE428tb8v6IL/bfHmeEcDiRAXfGvRvAE3EhvgvH
9wD/YmT4HTmyoSKguyPS+bEMhQWLcmJXgNyzSPtews18tvO52LxtTMHIBJFYVISw7onV0JAE
kdh8Lo0c1IHBDeERfH</vt:lpwstr>
  </property>
  <property fmtid="{D5CDD505-2E9C-101B-9397-08002B2CF9AE}" pid="3" name="_2015_ms_pID_7253431">
    <vt:lpwstr>8XcerD7cKhsJJnFddKYU3PSUw46pX1NVKlGZnOQ7Q3QvT7qHc0KXoI
rNzUhJ3xwj7s0/x1qhLIYdx9XnCO4ge6D8DoOWGWPTyzg+7gGJX0dY0PhKzoMvej7/8RcX4w
JqPm20hTiaIN4dvZcjGVbj2Y82xUkM7cF/Ud4l3c0O89sgseHaq0VmqtsDzmE5USNBUkNz5k
kMS5f4zvIjsrlhMvO853UwzgGtzhP4HVpnHG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1712457772</vt:lpwstr>
  </property>
</Properties>
</file>